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025BF" w14:textId="77777777" w:rsidR="009911BF" w:rsidRDefault="009911BF" w:rsidP="009911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WICHE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fl.1422)</w:t>
      </w:r>
    </w:p>
    <w:p w14:paraId="227512FD" w14:textId="77777777" w:rsidR="009911BF" w:rsidRDefault="009911BF" w:rsidP="009911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Bridge Ward, London.</w:t>
      </w:r>
    </w:p>
    <w:p w14:paraId="00663E78" w14:textId="77777777" w:rsidR="009911BF" w:rsidRDefault="009911BF" w:rsidP="009911BF">
      <w:pPr>
        <w:pStyle w:val="NoSpacing"/>
        <w:rPr>
          <w:rFonts w:cs="Times New Roman"/>
          <w:szCs w:val="24"/>
        </w:rPr>
      </w:pPr>
    </w:p>
    <w:p w14:paraId="6D772ACD" w14:textId="77777777" w:rsidR="009911BF" w:rsidRDefault="009911BF" w:rsidP="009911BF">
      <w:pPr>
        <w:pStyle w:val="NoSpacing"/>
        <w:rPr>
          <w:rFonts w:cs="Times New Roman"/>
          <w:szCs w:val="24"/>
        </w:rPr>
      </w:pPr>
    </w:p>
    <w:p w14:paraId="0FB1F6EF" w14:textId="77777777" w:rsidR="009911BF" w:rsidRDefault="009911BF" w:rsidP="009911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Constables.</w:t>
      </w:r>
    </w:p>
    <w:p w14:paraId="395AE573" w14:textId="77777777" w:rsidR="009911BF" w:rsidRDefault="009911BF" w:rsidP="009911BF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6F213036" w14:textId="77777777" w:rsidR="009911BF" w:rsidRDefault="009911BF" w:rsidP="009911BF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p.546)</w:t>
      </w:r>
    </w:p>
    <w:p w14:paraId="674373BD" w14:textId="77777777" w:rsidR="009911BF" w:rsidRDefault="009911BF" w:rsidP="009911BF">
      <w:pPr>
        <w:pStyle w:val="NoSpacing"/>
        <w:rPr>
          <w:rFonts w:eastAsia="Times New Roman" w:cs="Times New Roman"/>
          <w:szCs w:val="24"/>
        </w:rPr>
      </w:pPr>
    </w:p>
    <w:p w14:paraId="21BBF7B3" w14:textId="77777777" w:rsidR="009911BF" w:rsidRDefault="009911BF" w:rsidP="009911BF">
      <w:pPr>
        <w:pStyle w:val="NoSpacing"/>
        <w:rPr>
          <w:rFonts w:eastAsia="Times New Roman" w:cs="Times New Roman"/>
          <w:szCs w:val="24"/>
        </w:rPr>
      </w:pPr>
    </w:p>
    <w:p w14:paraId="431A3FEE" w14:textId="77777777" w:rsidR="009911BF" w:rsidRPr="00B17F7D" w:rsidRDefault="009911BF" w:rsidP="009911BF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23 April 2023</w:t>
      </w:r>
    </w:p>
    <w:p w14:paraId="30CF77A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8BED2" w14:textId="77777777" w:rsidR="009911BF" w:rsidRDefault="009911BF" w:rsidP="009139A6">
      <w:r>
        <w:separator/>
      </w:r>
    </w:p>
  </w:endnote>
  <w:endnote w:type="continuationSeparator" w:id="0">
    <w:p w14:paraId="454A964D" w14:textId="77777777" w:rsidR="009911BF" w:rsidRDefault="009911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3DA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342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2BB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E872E" w14:textId="77777777" w:rsidR="009911BF" w:rsidRDefault="009911BF" w:rsidP="009139A6">
      <w:r>
        <w:separator/>
      </w:r>
    </w:p>
  </w:footnote>
  <w:footnote w:type="continuationSeparator" w:id="0">
    <w:p w14:paraId="479584D4" w14:textId="77777777" w:rsidR="009911BF" w:rsidRDefault="009911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432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2F0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CC3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1BF"/>
    <w:rsid w:val="000666E0"/>
    <w:rsid w:val="002510B7"/>
    <w:rsid w:val="005C130B"/>
    <w:rsid w:val="00826F5C"/>
    <w:rsid w:val="009139A6"/>
    <w:rsid w:val="009448BB"/>
    <w:rsid w:val="00947624"/>
    <w:rsid w:val="009911BF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6BA1B"/>
  <w15:chartTrackingRefBased/>
  <w15:docId w15:val="{725EB566-7079-47BE-B900-81AD58CB8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2023-04-23T20:37:00Z</dcterms:created>
  <dcterms:modified xsi:type="dcterms:W3CDTF">2023-04-23T20:38:00Z</dcterms:modified>
</cp:coreProperties>
</file>